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EBFA0" w14:textId="5D54ED90" w:rsidR="00790720" w:rsidRPr="00022932" w:rsidRDefault="00166DEF" w:rsidP="00206DEE">
      <w:pPr>
        <w:pStyle w:val="Heading1"/>
        <w:rPr>
          <w:rFonts w:cs="Arial"/>
          <w:color w:val="FF0000"/>
          <w:sz w:val="44"/>
          <w:szCs w:val="44"/>
        </w:rPr>
      </w:pPr>
      <w:r>
        <w:rPr>
          <w:rFonts w:cs="Arial"/>
          <w:sz w:val="44"/>
          <w:szCs w:val="44"/>
        </w:rPr>
        <w:t>Animals</w:t>
      </w:r>
      <w:r w:rsidR="0066401F" w:rsidRPr="00022932">
        <w:rPr>
          <w:rFonts w:cs="Arial"/>
          <w:sz w:val="44"/>
          <w:szCs w:val="44"/>
        </w:rPr>
        <w:t xml:space="preserve"> </w:t>
      </w:r>
      <w:r w:rsidR="00B24208">
        <w:rPr>
          <w:rFonts w:cs="Arial"/>
          <w:sz w:val="44"/>
          <w:szCs w:val="44"/>
        </w:rPr>
        <w:t>in our Diets</w:t>
      </w:r>
      <w:r w:rsidR="007526C4" w:rsidRPr="00022932">
        <w:rPr>
          <w:rFonts w:cs="Arial"/>
          <w:sz w:val="44"/>
          <w:szCs w:val="44"/>
        </w:rPr>
        <w:t xml:space="preserve"> </w:t>
      </w:r>
      <w:r w:rsidR="00D205F2">
        <w:rPr>
          <w:rFonts w:cs="Arial"/>
          <w:sz w:val="44"/>
          <w:szCs w:val="44"/>
        </w:rPr>
        <w:t>Reading</w:t>
      </w:r>
    </w:p>
    <w:p w14:paraId="485A4952" w14:textId="265CA348" w:rsidR="00B01CC3" w:rsidRDefault="00E043CF" w:rsidP="00EA6140">
      <w:pPr>
        <w:pStyle w:val="standard"/>
        <w:spacing w:after="120"/>
      </w:pPr>
      <w:r w:rsidRPr="00022932">
        <w:t>We have learned that all organisms need a source of energy and of building blocks for the body. Animals</w:t>
      </w:r>
      <w:r w:rsidR="00693E3E">
        <w:t>, including humans,</w:t>
      </w:r>
      <w:r w:rsidRPr="00022932">
        <w:t xml:space="preserve"> meet the</w:t>
      </w:r>
      <w:r w:rsidR="00693E3E">
        <w:t>se</w:t>
      </w:r>
      <w:r w:rsidRPr="00022932">
        <w:t xml:space="preserve"> needs by eating food</w:t>
      </w:r>
      <w:r w:rsidR="00502772">
        <w:t>. In turn, s</w:t>
      </w:r>
      <w:r w:rsidRPr="00022932">
        <w:t xml:space="preserve">ome </w:t>
      </w:r>
      <w:r w:rsidR="00693E3E">
        <w:t xml:space="preserve">animals </w:t>
      </w:r>
      <w:r w:rsidRPr="00022932">
        <w:t xml:space="preserve">are food for people. Animal products in our food are a source of protein and fat. In this </w:t>
      </w:r>
      <w:r w:rsidR="007A4DE0">
        <w:t>activity</w:t>
      </w:r>
      <w:r w:rsidRPr="00022932">
        <w:t>, we will focus on the protein.</w:t>
      </w:r>
      <w:r w:rsidR="00B24208">
        <w:t xml:space="preserve"> </w:t>
      </w:r>
    </w:p>
    <w:p w14:paraId="3481AB72" w14:textId="4AF0CF4E" w:rsidR="008F140C" w:rsidRDefault="008F140C" w:rsidP="00EA6140">
      <w:pPr>
        <w:pStyle w:val="standard"/>
        <w:spacing w:after="120"/>
      </w:pPr>
      <w:r>
        <w:t xml:space="preserve">Let’s talk about biosynthesis. The proteins in human cells are all made from 21 different amino acids.  Where do they come from? </w:t>
      </w:r>
      <w:r w:rsidR="002275B9">
        <w:t xml:space="preserve">They all come from </w:t>
      </w:r>
      <w:r w:rsidR="00B074EE">
        <w:t xml:space="preserve">protein in the food we eat.  You know part of the story of how our bodies use protein in food: </w:t>
      </w:r>
      <w:r w:rsidR="00B074EE" w:rsidRPr="00206A9A">
        <w:t>The protein we eat is broken down into individual amino acids during digestion. These are transported throughout our bodies by our blood and absorbed by cells.</w:t>
      </w:r>
      <w:r w:rsidR="00B074EE" w:rsidRPr="00022932">
        <w:rPr>
          <w:i/>
          <w:color w:val="0070C0"/>
        </w:rPr>
        <w:t xml:space="preserve"> </w:t>
      </w:r>
      <w:r w:rsidR="00B074EE">
        <w:t>Our cells build the proteins they need by stringing together amino acids.</w:t>
      </w:r>
    </w:p>
    <w:p w14:paraId="74AD056A" w14:textId="134DCE7D" w:rsidR="00B074EE" w:rsidRDefault="00B074EE" w:rsidP="00EA6140">
      <w:pPr>
        <w:pStyle w:val="standard"/>
        <w:spacing w:after="120"/>
      </w:pPr>
      <w:r>
        <w:t xml:space="preserve">BUT here’s a problem: </w:t>
      </w:r>
      <w:r w:rsidR="00A7427E">
        <w:t xml:space="preserve">What if the protein in our food doesn’t have exactly the right amino acids?  </w:t>
      </w:r>
      <w:r w:rsidR="003E47FD">
        <w:t>Suppose a cell need</w:t>
      </w:r>
      <w:r w:rsidR="004F581A">
        <w:t>s</w:t>
      </w:r>
      <w:r w:rsidR="003E47FD">
        <w:t xml:space="preserve"> lysine (an amino acid) to make its protein, but the protein the person ate was made of other amino acids? What’s a cell to do?</w:t>
      </w:r>
    </w:p>
    <w:p w14:paraId="2BBACE82" w14:textId="74707451" w:rsidR="003E47FD" w:rsidRDefault="009063BB" w:rsidP="00EA6140">
      <w:pPr>
        <w:pStyle w:val="standard"/>
        <w:spacing w:after="120"/>
      </w:pPr>
      <w:r>
        <w:t xml:space="preserve">It turns out that for 12 of the 21 amino acids, human cells have a solution. They can make these amino acids from other amino acids. </w:t>
      </w:r>
      <w:r w:rsidR="00430D4D">
        <w:t xml:space="preserve">Then there are 9 amino acids—the essential amino acids—that </w:t>
      </w:r>
      <w:r w:rsidR="00003741">
        <w:t>our cells can’t make. We have to get these 9 amino acids from protein in the food we eat.</w:t>
      </w:r>
    </w:p>
    <w:p w14:paraId="1DEA6706" w14:textId="291D8334" w:rsidR="00637B60" w:rsidRDefault="00637B60" w:rsidP="00EA6140">
      <w:pPr>
        <w:pStyle w:val="standard"/>
        <w:spacing w:after="120"/>
      </w:pPr>
      <w:r>
        <w:t>Animal protein</w:t>
      </w:r>
      <w:r w:rsidR="001C2E43">
        <w:t>s</w:t>
      </w:r>
      <w:r>
        <w:t xml:space="preserve"> </w:t>
      </w:r>
      <w:r w:rsidR="001C2E43">
        <w:t xml:space="preserve">usually have </w:t>
      </w:r>
      <w:r>
        <w:t>all</w:t>
      </w:r>
      <w:r w:rsidR="001C2E43">
        <w:t xml:space="preserve"> or most</w:t>
      </w:r>
      <w:r>
        <w:t xml:space="preserve"> </w:t>
      </w:r>
      <w:r w:rsidR="00502772">
        <w:t>of these</w:t>
      </w:r>
      <w:r w:rsidR="001C2E43" w:rsidRPr="001C2E43">
        <w:t xml:space="preserve"> </w:t>
      </w:r>
      <w:r w:rsidR="001C2E43">
        <w:t>nine essential</w:t>
      </w:r>
      <w:r w:rsidR="00502772">
        <w:t xml:space="preserve"> </w:t>
      </w:r>
      <w:r>
        <w:t>amino acids.</w:t>
      </w:r>
      <w:r w:rsidR="00206A9A">
        <w:t xml:space="preserve"> </w:t>
      </w:r>
      <w:r>
        <w:t xml:space="preserve">By </w:t>
      </w:r>
      <w:r w:rsidR="00B01CC3">
        <w:t xml:space="preserve">comparison, </w:t>
      </w:r>
      <w:r>
        <w:t xml:space="preserve">individual </w:t>
      </w:r>
      <w:r w:rsidR="00B01CC3">
        <w:t>plant proteins are often not complete</w:t>
      </w:r>
      <w:r>
        <w:t>. We need to eat a mixture of</w:t>
      </w:r>
      <w:r w:rsidR="00B01CC3">
        <w:t xml:space="preserve"> plants </w:t>
      </w:r>
      <w:r w:rsidR="001C2E43">
        <w:t xml:space="preserve">(for example, grains such as rice or wheat and legumes such as peas or beans) </w:t>
      </w:r>
      <w:r>
        <w:t>to get a complete protein diet</w:t>
      </w:r>
      <w:r w:rsidR="00B01CC3">
        <w:t xml:space="preserve">. </w:t>
      </w:r>
    </w:p>
    <w:p w14:paraId="316FB8C2" w14:textId="77777777" w:rsidR="00522045" w:rsidRDefault="00B01CC3" w:rsidP="00EA6140">
      <w:pPr>
        <w:pStyle w:val="standard"/>
        <w:spacing w:after="120"/>
      </w:pPr>
      <w:r>
        <w:t xml:space="preserve">The downside of animal proteins is that we have to grow a lot of food to feed the animals that produce the protein </w:t>
      </w:r>
      <w:r w:rsidR="00637B60">
        <w:t>we consume. In other words, it t</w:t>
      </w:r>
      <w:r>
        <w:t xml:space="preserve">akes more agricultural land to support human diets with lots of animal protein than it does to support diets with plant protein. </w:t>
      </w:r>
    </w:p>
    <w:p w14:paraId="1E2A8894" w14:textId="6C3F350F" w:rsidR="00D205F2" w:rsidRDefault="00522045" w:rsidP="00EA6140">
      <w:pPr>
        <w:pStyle w:val="standard"/>
        <w:spacing w:after="120"/>
      </w:pPr>
      <w:r>
        <w:t xml:space="preserve">You can figure out how much animal protein you are eating, and how much </w:t>
      </w:r>
      <w:r w:rsidR="008E230C">
        <w:t>food for animals</w:t>
      </w:r>
      <w:r>
        <w:t xml:space="preserve"> it takes to produce that protein. It’s a </w:t>
      </w:r>
      <w:r w:rsidR="008E230C">
        <w:t>two</w:t>
      </w:r>
      <w:r>
        <w:t xml:space="preserve">-step process. </w:t>
      </w:r>
      <w:r w:rsidR="00D205F2">
        <w:t>You can use the Animals in Our Diets Worksheet as you follow these steps.</w:t>
      </w:r>
    </w:p>
    <w:p w14:paraId="6C94E688" w14:textId="0A281CD2" w:rsidR="00E6545B" w:rsidRPr="00022932" w:rsidRDefault="00D205F2" w:rsidP="00EA6140">
      <w:pPr>
        <w:pStyle w:val="Heading2"/>
        <w:spacing w:before="0" w:after="120"/>
      </w:pPr>
      <w:r>
        <w:t>Step 1:</w:t>
      </w:r>
      <w:r w:rsidR="00E6545B">
        <w:t xml:space="preserve"> </w:t>
      </w:r>
      <w:r w:rsidR="00E95BEB">
        <w:t>How much animal protein do you eat?</w:t>
      </w:r>
    </w:p>
    <w:p w14:paraId="520F1458" w14:textId="4FE3721D" w:rsidR="00E043CF" w:rsidRDefault="00E7508B" w:rsidP="00EA6140">
      <w:pPr>
        <w:pStyle w:val="standard"/>
        <w:spacing w:after="120"/>
      </w:pPr>
      <w:r>
        <w:t>You can use Table 1 in the Animals in Our Diets Worksheet to figure out how much animal protein you are eating</w:t>
      </w:r>
      <w:r w:rsidR="004A3016">
        <w:t>. Here’s how to fill out each column:</w:t>
      </w:r>
    </w:p>
    <w:p w14:paraId="7659FF16" w14:textId="639DB181" w:rsidR="004A3016" w:rsidRDefault="004A3016" w:rsidP="00EA6140">
      <w:pPr>
        <w:pStyle w:val="ListParagraph"/>
        <w:spacing w:after="120"/>
        <w:contextualSpacing w:val="0"/>
      </w:pPr>
      <w:r>
        <w:t xml:space="preserve">Column 1: Source of animal protein. </w:t>
      </w:r>
      <w:r w:rsidR="00A24EC4">
        <w:t xml:space="preserve">List all the animal foods that you </w:t>
      </w:r>
      <w:r w:rsidR="00776E45">
        <w:t>ate during the last 24 hours.</w:t>
      </w:r>
    </w:p>
    <w:p w14:paraId="456E83B6" w14:textId="33AF7C14" w:rsidR="00776E45" w:rsidRDefault="00776E45" w:rsidP="00EA6140">
      <w:pPr>
        <w:pStyle w:val="ListParagraph"/>
        <w:spacing w:after="120"/>
        <w:contextualSpacing w:val="0"/>
      </w:pPr>
      <w:r>
        <w:t>Column 2: Amount consumed. Estimate the amount of that food that you ate.</w:t>
      </w:r>
    </w:p>
    <w:p w14:paraId="478A736A" w14:textId="6E37D96A" w:rsidR="006C2C4E" w:rsidRDefault="00776E45" w:rsidP="00EA6140">
      <w:pPr>
        <w:pStyle w:val="ListParagraph"/>
        <w:spacing w:after="120"/>
        <w:contextualSpacing w:val="0"/>
      </w:pPr>
      <w:r>
        <w:t xml:space="preserve">Column 3: Protein content. </w:t>
      </w:r>
      <w:r w:rsidR="00E30658">
        <w:t xml:space="preserve">Here are two ways to figure out </w:t>
      </w:r>
      <w:r w:rsidR="006C2C4E">
        <w:t>a food’s protein content:</w:t>
      </w:r>
      <w:r>
        <w:t xml:space="preserve">  </w:t>
      </w:r>
    </w:p>
    <w:p w14:paraId="6B18BBF4" w14:textId="77777777" w:rsidR="006C2C4E" w:rsidRDefault="00776E45" w:rsidP="00EA6140">
      <w:pPr>
        <w:pStyle w:val="ListParagraph"/>
        <w:numPr>
          <w:ilvl w:val="1"/>
          <w:numId w:val="24"/>
        </w:numPr>
        <w:spacing w:after="120"/>
        <w:contextualSpacing w:val="0"/>
      </w:pPr>
      <w:r>
        <w:t xml:space="preserve">If you have the package that the food came in, the nutrition label will be right there.  </w:t>
      </w:r>
    </w:p>
    <w:p w14:paraId="66CACB79" w14:textId="6F9CA2A7" w:rsidR="00776E45" w:rsidRDefault="00776E45" w:rsidP="00EA6140">
      <w:pPr>
        <w:pStyle w:val="ListParagraph"/>
        <w:numPr>
          <w:ilvl w:val="1"/>
          <w:numId w:val="24"/>
        </w:numPr>
        <w:spacing w:after="120"/>
        <w:contextualSpacing w:val="0"/>
      </w:pPr>
      <w:r>
        <w:t xml:space="preserve">If you don’t have the package, you can find nutrition </w:t>
      </w:r>
      <w:r w:rsidR="006C2C4E">
        <w:t>information</w:t>
      </w:r>
      <w:r>
        <w:t xml:space="preserve"> for all kinds of foods at</w:t>
      </w:r>
      <w:r w:rsidR="00C373C8">
        <w:t xml:space="preserve"> the USDA Food-a-</w:t>
      </w:r>
      <w:proofErr w:type="spellStart"/>
      <w:r w:rsidR="00C373C8">
        <w:t>pedia</w:t>
      </w:r>
      <w:proofErr w:type="spellEnd"/>
      <w:r w:rsidR="00C373C8">
        <w:t xml:space="preserve"> website:</w:t>
      </w:r>
      <w:r>
        <w:t xml:space="preserve"> </w:t>
      </w:r>
      <w:hyperlink r:id="rId7" w:history="1">
        <w:r w:rsidR="006C2C4E" w:rsidRPr="007D7E30">
          <w:rPr>
            <w:rStyle w:val="Hyperlink"/>
          </w:rPr>
          <w:t>https://www.supertracker.usda.gov/foodapedia.aspx</w:t>
        </w:r>
      </w:hyperlink>
      <w:r w:rsidR="006C2C4E">
        <w:t xml:space="preserve">. </w:t>
      </w:r>
      <w:r w:rsidR="00866077">
        <w:t xml:space="preserve">You need to (a) type in your food, (b) choose your specific food from the menu, and (c) choose the </w:t>
      </w:r>
      <w:r w:rsidR="00866077">
        <w:lastRenderedPageBreak/>
        <w:t>“Nutrient Info” tab on the label that pops up. You can also choose the amount of food.</w:t>
      </w:r>
    </w:p>
    <w:p w14:paraId="6EF478CE" w14:textId="3F07AD50" w:rsidR="00430ED0" w:rsidRPr="00BD1F8E" w:rsidRDefault="00866077" w:rsidP="00EA6140">
      <w:pPr>
        <w:pStyle w:val="ListParagraph"/>
        <w:spacing w:after="120"/>
        <w:contextualSpacing w:val="0"/>
      </w:pPr>
      <w:r>
        <w:t>Column 4: Amount of food consumed by livestock. Use Table 2 below to find your animal and calculate the amount of food</w:t>
      </w:r>
      <w:r w:rsidR="00430ED0">
        <w:t xml:space="preserve"> the animal ate to produce its protein. You will need to multiply the number in the last column of Table 2—Dry weight of food per gram of protein—by the number of grams you found in Column 3 of Table 1.</w:t>
      </w:r>
    </w:p>
    <w:p w14:paraId="07BC1205" w14:textId="41C4B854" w:rsidR="000A33CE" w:rsidRPr="00EA6140" w:rsidRDefault="000A33CE" w:rsidP="00EA6140">
      <w:pPr>
        <w:spacing w:after="120"/>
        <w:rPr>
          <w:b/>
        </w:rPr>
      </w:pPr>
      <w:r w:rsidRPr="00EA6140">
        <w:rPr>
          <w:b/>
        </w:rPr>
        <w:t>Table 2.  Protein content and dry weight of feed needed to grow animal protein sources</w:t>
      </w:r>
    </w:p>
    <w:tbl>
      <w:tblPr>
        <w:tblStyle w:val="TableGrid"/>
        <w:tblW w:w="7735" w:type="dxa"/>
        <w:jc w:val="center"/>
        <w:tblLook w:val="04A0" w:firstRow="1" w:lastRow="0" w:firstColumn="1" w:lastColumn="0" w:noHBand="0" w:noVBand="1"/>
      </w:tblPr>
      <w:tblGrid>
        <w:gridCol w:w="1349"/>
        <w:gridCol w:w="1919"/>
        <w:gridCol w:w="2138"/>
        <w:gridCol w:w="2329"/>
      </w:tblGrid>
      <w:tr w:rsidR="00E7508B" w14:paraId="1DF31D0E" w14:textId="3D3F6614" w:rsidTr="00EA6140">
        <w:trPr>
          <w:jc w:val="center"/>
        </w:trPr>
        <w:tc>
          <w:tcPr>
            <w:tcW w:w="1349" w:type="dxa"/>
          </w:tcPr>
          <w:p w14:paraId="550BF8A5" w14:textId="77777777" w:rsidR="00E7508B" w:rsidRPr="000F0727" w:rsidRDefault="00E7508B" w:rsidP="00EA6140">
            <w:pPr>
              <w:spacing w:after="120"/>
              <w:rPr>
                <w:b/>
              </w:rPr>
            </w:pPr>
            <w:r>
              <w:rPr>
                <w:b/>
              </w:rPr>
              <w:t>Source</w:t>
            </w:r>
            <w:r w:rsidRPr="000F0727">
              <w:rPr>
                <w:b/>
              </w:rPr>
              <w:t xml:space="preserve"> of protein</w:t>
            </w:r>
          </w:p>
        </w:tc>
        <w:tc>
          <w:tcPr>
            <w:tcW w:w="1919" w:type="dxa"/>
          </w:tcPr>
          <w:p w14:paraId="474EBFF0" w14:textId="77777777" w:rsidR="00E7508B" w:rsidRPr="000F0727" w:rsidRDefault="00E7508B" w:rsidP="00EA6140">
            <w:pPr>
              <w:spacing w:after="120"/>
              <w:rPr>
                <w:b/>
              </w:rPr>
            </w:pPr>
            <w:r>
              <w:rPr>
                <w:b/>
              </w:rPr>
              <w:t>Protein content</w:t>
            </w:r>
          </w:p>
        </w:tc>
        <w:tc>
          <w:tcPr>
            <w:tcW w:w="2138" w:type="dxa"/>
          </w:tcPr>
          <w:p w14:paraId="59A1597E" w14:textId="32E048CE" w:rsidR="00E7508B" w:rsidRPr="00104047" w:rsidRDefault="00E7508B" w:rsidP="00EA6140">
            <w:pPr>
              <w:spacing w:after="120"/>
              <w:rPr>
                <w:b/>
              </w:rPr>
            </w:pPr>
            <w:r w:rsidRPr="000F0727">
              <w:rPr>
                <w:b/>
              </w:rPr>
              <w:t xml:space="preserve">Dry weight of feed </w:t>
            </w:r>
            <w:r>
              <w:rPr>
                <w:b/>
              </w:rPr>
              <w:t>per pound of meat</w:t>
            </w:r>
          </w:p>
        </w:tc>
        <w:tc>
          <w:tcPr>
            <w:tcW w:w="2329" w:type="dxa"/>
          </w:tcPr>
          <w:p w14:paraId="443BD665" w14:textId="77B2AC16" w:rsidR="00E7508B" w:rsidRPr="000F0727" w:rsidRDefault="00E7508B" w:rsidP="00EA6140">
            <w:pPr>
              <w:spacing w:after="120"/>
              <w:rPr>
                <w:b/>
              </w:rPr>
            </w:pPr>
            <w:r>
              <w:rPr>
                <w:b/>
              </w:rPr>
              <w:t>Dry weight of feed per gram of protein</w:t>
            </w:r>
          </w:p>
        </w:tc>
      </w:tr>
      <w:tr w:rsidR="00E7508B" w14:paraId="45DFB120" w14:textId="469CC552" w:rsidTr="00EA6140">
        <w:trPr>
          <w:jc w:val="center"/>
        </w:trPr>
        <w:tc>
          <w:tcPr>
            <w:tcW w:w="1349" w:type="dxa"/>
          </w:tcPr>
          <w:p w14:paraId="12AE533E" w14:textId="77777777" w:rsidR="00E7508B" w:rsidRDefault="00E7508B" w:rsidP="00EA6140">
            <w:pPr>
              <w:spacing w:after="120"/>
            </w:pPr>
            <w:r>
              <w:t>beef</w:t>
            </w:r>
          </w:p>
        </w:tc>
        <w:tc>
          <w:tcPr>
            <w:tcW w:w="1919" w:type="dxa"/>
          </w:tcPr>
          <w:p w14:paraId="44BC2AFE" w14:textId="77777777" w:rsidR="00E7508B" w:rsidRDefault="00E7508B" w:rsidP="00EA6140">
            <w:pPr>
              <w:spacing w:after="120"/>
            </w:pPr>
            <w:r>
              <w:t xml:space="preserve">90 g/ </w:t>
            </w:r>
            <w:proofErr w:type="spellStart"/>
            <w:r>
              <w:t>lb</w:t>
            </w:r>
            <w:proofErr w:type="spellEnd"/>
            <w:r>
              <w:t xml:space="preserve"> meat</w:t>
            </w:r>
          </w:p>
        </w:tc>
        <w:tc>
          <w:tcPr>
            <w:tcW w:w="2138" w:type="dxa"/>
          </w:tcPr>
          <w:p w14:paraId="01CA3854" w14:textId="77777777" w:rsidR="00E7508B" w:rsidRPr="00C102D4" w:rsidRDefault="00E7508B" w:rsidP="00EA6140">
            <w:pPr>
              <w:spacing w:after="120"/>
              <w:ind w:left="219" w:hanging="219"/>
            </w:pPr>
            <w:r>
              <w:t>15</w:t>
            </w:r>
            <w:r w:rsidRPr="00C102D4">
              <w:t xml:space="preserve"> </w:t>
            </w:r>
            <w:proofErr w:type="spellStart"/>
            <w:r w:rsidRPr="00C102D4">
              <w:t>lbs</w:t>
            </w:r>
            <w:proofErr w:type="spellEnd"/>
            <w:r w:rsidRPr="00C102D4">
              <w:t xml:space="preserve"> feed/ </w:t>
            </w:r>
            <w:proofErr w:type="spellStart"/>
            <w:r w:rsidRPr="00C102D4">
              <w:t>lb</w:t>
            </w:r>
            <w:proofErr w:type="spellEnd"/>
            <w:r w:rsidRPr="00C102D4">
              <w:t xml:space="preserve"> meat</w:t>
            </w:r>
          </w:p>
        </w:tc>
        <w:tc>
          <w:tcPr>
            <w:tcW w:w="2329" w:type="dxa"/>
            <w:vAlign w:val="center"/>
          </w:tcPr>
          <w:p w14:paraId="074AB275" w14:textId="6155DBF4" w:rsidR="00E7508B" w:rsidRDefault="006247B2" w:rsidP="00EA6140">
            <w:pPr>
              <w:spacing w:after="120"/>
              <w:ind w:left="219" w:hanging="219"/>
              <w:jc w:val="center"/>
            </w:pPr>
            <w:r>
              <w:t>0</w:t>
            </w:r>
            <w:r w:rsidR="007E0CAD">
              <w:t>.1</w:t>
            </w:r>
            <w:r w:rsidR="0089469D">
              <w:t>7</w:t>
            </w:r>
            <w:r w:rsidR="007E0CAD">
              <w:t xml:space="preserve"> </w:t>
            </w:r>
            <w:proofErr w:type="spellStart"/>
            <w:r w:rsidR="007E0CAD">
              <w:t>lb</w:t>
            </w:r>
            <w:proofErr w:type="spellEnd"/>
            <w:r w:rsidR="007E0CAD">
              <w:t>/ g</w:t>
            </w:r>
          </w:p>
        </w:tc>
      </w:tr>
      <w:tr w:rsidR="00E7508B" w14:paraId="2E2FAE0A" w14:textId="57ACF9E9" w:rsidTr="00EA6140">
        <w:trPr>
          <w:jc w:val="center"/>
        </w:trPr>
        <w:tc>
          <w:tcPr>
            <w:tcW w:w="1349" w:type="dxa"/>
          </w:tcPr>
          <w:p w14:paraId="319B04D3" w14:textId="77777777" w:rsidR="00E7508B" w:rsidRDefault="00E7508B" w:rsidP="00EA6140">
            <w:pPr>
              <w:spacing w:after="120"/>
            </w:pPr>
            <w:r>
              <w:t>pork</w:t>
            </w:r>
          </w:p>
        </w:tc>
        <w:tc>
          <w:tcPr>
            <w:tcW w:w="1919" w:type="dxa"/>
          </w:tcPr>
          <w:p w14:paraId="2314E839" w14:textId="77777777" w:rsidR="00E7508B" w:rsidRDefault="00E7508B" w:rsidP="00EA6140">
            <w:pPr>
              <w:spacing w:after="120"/>
            </w:pPr>
            <w:r>
              <w:t xml:space="preserve">95 g/ </w:t>
            </w:r>
            <w:proofErr w:type="spellStart"/>
            <w:r>
              <w:t>lb</w:t>
            </w:r>
            <w:proofErr w:type="spellEnd"/>
            <w:r>
              <w:t xml:space="preserve"> meat</w:t>
            </w:r>
          </w:p>
        </w:tc>
        <w:tc>
          <w:tcPr>
            <w:tcW w:w="2138" w:type="dxa"/>
          </w:tcPr>
          <w:p w14:paraId="741D96D0" w14:textId="77777777" w:rsidR="00E7508B" w:rsidRDefault="00E7508B" w:rsidP="00EA6140">
            <w:pPr>
              <w:spacing w:after="120"/>
              <w:ind w:left="219" w:hanging="219"/>
            </w:pPr>
            <w:r>
              <w:t xml:space="preserve"> 6</w:t>
            </w:r>
            <w:r w:rsidRPr="00C102D4">
              <w:t xml:space="preserve"> </w:t>
            </w:r>
            <w:proofErr w:type="spellStart"/>
            <w:r w:rsidRPr="00C102D4">
              <w:t>lbs</w:t>
            </w:r>
            <w:proofErr w:type="spellEnd"/>
            <w:r w:rsidRPr="00C102D4">
              <w:t xml:space="preserve"> feed/ </w:t>
            </w:r>
            <w:proofErr w:type="spellStart"/>
            <w:r w:rsidRPr="00C102D4">
              <w:t>lb</w:t>
            </w:r>
            <w:proofErr w:type="spellEnd"/>
            <w:r w:rsidRPr="00C102D4">
              <w:t xml:space="preserve"> pork</w:t>
            </w:r>
          </w:p>
        </w:tc>
        <w:tc>
          <w:tcPr>
            <w:tcW w:w="2329" w:type="dxa"/>
            <w:vAlign w:val="center"/>
          </w:tcPr>
          <w:p w14:paraId="21FC3D75" w14:textId="35E406AB" w:rsidR="00E7508B" w:rsidRDefault="006247B2" w:rsidP="00EA6140">
            <w:pPr>
              <w:spacing w:after="120"/>
              <w:ind w:left="219" w:hanging="219"/>
              <w:jc w:val="center"/>
            </w:pPr>
            <w:r>
              <w:t xml:space="preserve">0.06 </w:t>
            </w:r>
            <w:proofErr w:type="spellStart"/>
            <w:r>
              <w:t>lb</w:t>
            </w:r>
            <w:proofErr w:type="spellEnd"/>
            <w:r>
              <w:t xml:space="preserve"> / g</w:t>
            </w:r>
          </w:p>
        </w:tc>
      </w:tr>
      <w:tr w:rsidR="00E7508B" w14:paraId="76E1777C" w14:textId="64CE74DD" w:rsidTr="00EA6140">
        <w:trPr>
          <w:jc w:val="center"/>
        </w:trPr>
        <w:tc>
          <w:tcPr>
            <w:tcW w:w="1349" w:type="dxa"/>
          </w:tcPr>
          <w:p w14:paraId="76346E80" w14:textId="77777777" w:rsidR="00E7508B" w:rsidRDefault="00E7508B" w:rsidP="00EA6140">
            <w:pPr>
              <w:spacing w:after="120"/>
            </w:pPr>
            <w:r>
              <w:t xml:space="preserve">chicken </w:t>
            </w:r>
          </w:p>
        </w:tc>
        <w:tc>
          <w:tcPr>
            <w:tcW w:w="1919" w:type="dxa"/>
          </w:tcPr>
          <w:p w14:paraId="54801F88" w14:textId="77777777" w:rsidR="00E7508B" w:rsidRDefault="00E7508B" w:rsidP="00EA6140">
            <w:pPr>
              <w:spacing w:after="120"/>
            </w:pPr>
            <w:r>
              <w:t xml:space="preserve">100 g/ </w:t>
            </w:r>
            <w:proofErr w:type="spellStart"/>
            <w:r>
              <w:t>lb</w:t>
            </w:r>
            <w:proofErr w:type="spellEnd"/>
            <w:r>
              <w:t xml:space="preserve"> meat</w:t>
            </w:r>
          </w:p>
        </w:tc>
        <w:tc>
          <w:tcPr>
            <w:tcW w:w="2138" w:type="dxa"/>
          </w:tcPr>
          <w:p w14:paraId="52468823" w14:textId="77777777" w:rsidR="00E7508B" w:rsidRDefault="00E7508B" w:rsidP="00EA6140">
            <w:pPr>
              <w:spacing w:after="120"/>
              <w:ind w:left="219" w:hanging="219"/>
            </w:pPr>
            <w:r>
              <w:t xml:space="preserve"> 3 </w:t>
            </w:r>
            <w:proofErr w:type="spellStart"/>
            <w:r>
              <w:t>lbs</w:t>
            </w:r>
            <w:proofErr w:type="spellEnd"/>
            <w:r>
              <w:t xml:space="preserve"> feed/ </w:t>
            </w:r>
            <w:proofErr w:type="spellStart"/>
            <w:r>
              <w:t>lb</w:t>
            </w:r>
            <w:proofErr w:type="spellEnd"/>
            <w:r>
              <w:t xml:space="preserve"> meat</w:t>
            </w:r>
          </w:p>
        </w:tc>
        <w:tc>
          <w:tcPr>
            <w:tcW w:w="2329" w:type="dxa"/>
            <w:vAlign w:val="center"/>
          </w:tcPr>
          <w:p w14:paraId="5F662770" w14:textId="597D401B" w:rsidR="00E7508B" w:rsidRDefault="006247B2" w:rsidP="00EA6140">
            <w:pPr>
              <w:spacing w:after="120"/>
              <w:ind w:left="219" w:hanging="219"/>
              <w:jc w:val="center"/>
            </w:pPr>
            <w:r>
              <w:t xml:space="preserve">0.03 </w:t>
            </w:r>
            <w:proofErr w:type="spellStart"/>
            <w:r>
              <w:t>lb</w:t>
            </w:r>
            <w:proofErr w:type="spellEnd"/>
            <w:r>
              <w:t>/ g</w:t>
            </w:r>
          </w:p>
        </w:tc>
      </w:tr>
      <w:tr w:rsidR="00E7508B" w14:paraId="5E2802DE" w14:textId="6D03D5C4" w:rsidTr="00EA6140">
        <w:trPr>
          <w:jc w:val="center"/>
        </w:trPr>
        <w:tc>
          <w:tcPr>
            <w:tcW w:w="1349" w:type="dxa"/>
          </w:tcPr>
          <w:p w14:paraId="42B1C8E8" w14:textId="77777777" w:rsidR="00E7508B" w:rsidRDefault="00E7508B" w:rsidP="00EA6140">
            <w:pPr>
              <w:spacing w:after="120"/>
            </w:pPr>
            <w:r>
              <w:t>catfish</w:t>
            </w:r>
          </w:p>
        </w:tc>
        <w:tc>
          <w:tcPr>
            <w:tcW w:w="1919" w:type="dxa"/>
          </w:tcPr>
          <w:p w14:paraId="397545AC" w14:textId="77777777" w:rsidR="00E7508B" w:rsidRDefault="00E7508B" w:rsidP="00EA6140">
            <w:pPr>
              <w:spacing w:after="120"/>
            </w:pPr>
            <w:r>
              <w:t xml:space="preserve">100 g/ </w:t>
            </w:r>
            <w:proofErr w:type="spellStart"/>
            <w:r>
              <w:t>lb</w:t>
            </w:r>
            <w:proofErr w:type="spellEnd"/>
            <w:r>
              <w:t xml:space="preserve"> meat</w:t>
            </w:r>
          </w:p>
        </w:tc>
        <w:tc>
          <w:tcPr>
            <w:tcW w:w="2138" w:type="dxa"/>
          </w:tcPr>
          <w:p w14:paraId="62FEA5B5" w14:textId="77777777" w:rsidR="00E7508B" w:rsidRDefault="00E7508B" w:rsidP="00EA6140">
            <w:pPr>
              <w:spacing w:after="120"/>
              <w:ind w:left="219" w:hanging="219"/>
            </w:pPr>
            <w:r>
              <w:t xml:space="preserve"> 2 </w:t>
            </w:r>
            <w:proofErr w:type="spellStart"/>
            <w:r>
              <w:t>lbs</w:t>
            </w:r>
            <w:proofErr w:type="spellEnd"/>
            <w:r>
              <w:t xml:space="preserve"> feed/ </w:t>
            </w:r>
            <w:proofErr w:type="spellStart"/>
            <w:r>
              <w:t>lb</w:t>
            </w:r>
            <w:proofErr w:type="spellEnd"/>
            <w:r>
              <w:t xml:space="preserve"> meat</w:t>
            </w:r>
          </w:p>
        </w:tc>
        <w:tc>
          <w:tcPr>
            <w:tcW w:w="2329" w:type="dxa"/>
            <w:vAlign w:val="center"/>
          </w:tcPr>
          <w:p w14:paraId="472CB77D" w14:textId="3AD819E7" w:rsidR="00E7508B" w:rsidRDefault="006247B2" w:rsidP="00EA6140">
            <w:pPr>
              <w:spacing w:after="120"/>
              <w:ind w:left="219" w:hanging="219"/>
              <w:jc w:val="center"/>
            </w:pPr>
            <w:r>
              <w:t xml:space="preserve">0.02 </w:t>
            </w:r>
            <w:proofErr w:type="spellStart"/>
            <w:r>
              <w:t>lb</w:t>
            </w:r>
            <w:proofErr w:type="spellEnd"/>
            <w:r>
              <w:t>/ g</w:t>
            </w:r>
          </w:p>
        </w:tc>
      </w:tr>
      <w:tr w:rsidR="00E7508B" w14:paraId="0554716A" w14:textId="198816D8" w:rsidTr="00EA6140">
        <w:trPr>
          <w:jc w:val="center"/>
        </w:trPr>
        <w:tc>
          <w:tcPr>
            <w:tcW w:w="1349" w:type="dxa"/>
          </w:tcPr>
          <w:p w14:paraId="4002F0FD" w14:textId="77777777" w:rsidR="00E7508B" w:rsidRDefault="00E7508B" w:rsidP="00EA6140">
            <w:pPr>
              <w:spacing w:after="120"/>
            </w:pPr>
            <w:r>
              <w:t>egg</w:t>
            </w:r>
          </w:p>
        </w:tc>
        <w:tc>
          <w:tcPr>
            <w:tcW w:w="1919" w:type="dxa"/>
          </w:tcPr>
          <w:p w14:paraId="4BE3FACB" w14:textId="77777777" w:rsidR="00E7508B" w:rsidRDefault="00E7508B" w:rsidP="00EA6140">
            <w:pPr>
              <w:spacing w:after="120"/>
            </w:pPr>
            <w:r>
              <w:t xml:space="preserve">  6 g/ egg</w:t>
            </w:r>
          </w:p>
        </w:tc>
        <w:tc>
          <w:tcPr>
            <w:tcW w:w="2138" w:type="dxa"/>
          </w:tcPr>
          <w:p w14:paraId="04191245" w14:textId="77777777" w:rsidR="00E7508B" w:rsidRDefault="00E7508B" w:rsidP="00EA6140">
            <w:pPr>
              <w:spacing w:after="120"/>
              <w:ind w:left="219" w:hanging="219"/>
            </w:pPr>
            <w:r>
              <w:t xml:space="preserve"> 2 </w:t>
            </w:r>
            <w:proofErr w:type="spellStart"/>
            <w:r>
              <w:t>lbs</w:t>
            </w:r>
            <w:proofErr w:type="spellEnd"/>
            <w:r>
              <w:t xml:space="preserve"> feed/</w:t>
            </w:r>
            <w:proofErr w:type="spellStart"/>
            <w:r>
              <w:t>lb</w:t>
            </w:r>
            <w:proofErr w:type="spellEnd"/>
            <w:r>
              <w:t xml:space="preserve"> of egg</w:t>
            </w:r>
          </w:p>
          <w:p w14:paraId="50DE9058" w14:textId="77777777" w:rsidR="00E7508B" w:rsidRDefault="00E7508B" w:rsidP="00EA6140">
            <w:pPr>
              <w:spacing w:after="120"/>
              <w:ind w:left="219" w:hanging="219"/>
            </w:pPr>
            <w:r>
              <w:t xml:space="preserve">0.28 </w:t>
            </w:r>
            <w:proofErr w:type="spellStart"/>
            <w:r>
              <w:t>lbs</w:t>
            </w:r>
            <w:proofErr w:type="spellEnd"/>
            <w:r>
              <w:t xml:space="preserve"> feed/egg</w:t>
            </w:r>
          </w:p>
        </w:tc>
        <w:tc>
          <w:tcPr>
            <w:tcW w:w="2329" w:type="dxa"/>
            <w:vAlign w:val="center"/>
          </w:tcPr>
          <w:p w14:paraId="14E12D8B" w14:textId="07E09E99" w:rsidR="00E7508B" w:rsidRDefault="006247B2" w:rsidP="00EA6140">
            <w:pPr>
              <w:spacing w:after="120"/>
              <w:ind w:left="219" w:hanging="219"/>
              <w:jc w:val="center"/>
            </w:pPr>
            <w:r>
              <w:t>0.0</w:t>
            </w:r>
            <w:r w:rsidR="001824A5">
              <w:t>5</w:t>
            </w:r>
            <w:r>
              <w:t xml:space="preserve"> </w:t>
            </w:r>
            <w:proofErr w:type="spellStart"/>
            <w:r>
              <w:t>lbs</w:t>
            </w:r>
            <w:proofErr w:type="spellEnd"/>
            <w:r>
              <w:t>/ g</w:t>
            </w:r>
          </w:p>
        </w:tc>
      </w:tr>
      <w:tr w:rsidR="00E7508B" w14:paraId="6DED712B" w14:textId="1D9CF581" w:rsidTr="00EA6140">
        <w:trPr>
          <w:jc w:val="center"/>
        </w:trPr>
        <w:tc>
          <w:tcPr>
            <w:tcW w:w="1349" w:type="dxa"/>
          </w:tcPr>
          <w:p w14:paraId="138FA323" w14:textId="77777777" w:rsidR="00E7508B" w:rsidRDefault="00E7508B" w:rsidP="00EA6140">
            <w:pPr>
              <w:spacing w:after="120"/>
            </w:pPr>
            <w:r>
              <w:t>milk</w:t>
            </w:r>
          </w:p>
        </w:tc>
        <w:tc>
          <w:tcPr>
            <w:tcW w:w="1919" w:type="dxa"/>
          </w:tcPr>
          <w:p w14:paraId="08722EF7" w14:textId="77777777" w:rsidR="00E7508B" w:rsidRDefault="00E7508B" w:rsidP="00EA6140">
            <w:pPr>
              <w:spacing w:after="120"/>
            </w:pPr>
            <w:r>
              <w:t xml:space="preserve">  7 g/ cup of milk</w:t>
            </w:r>
          </w:p>
        </w:tc>
        <w:tc>
          <w:tcPr>
            <w:tcW w:w="2138" w:type="dxa"/>
          </w:tcPr>
          <w:p w14:paraId="1F806484" w14:textId="77777777" w:rsidR="00E7508B" w:rsidRDefault="00E7508B" w:rsidP="00EA6140">
            <w:pPr>
              <w:spacing w:after="120"/>
              <w:ind w:left="219" w:hanging="219"/>
            </w:pPr>
            <w:r>
              <w:t xml:space="preserve"> 2 </w:t>
            </w:r>
            <w:proofErr w:type="spellStart"/>
            <w:r>
              <w:t>lbs</w:t>
            </w:r>
            <w:proofErr w:type="spellEnd"/>
            <w:r>
              <w:t xml:space="preserve"> feed/</w:t>
            </w:r>
            <w:proofErr w:type="spellStart"/>
            <w:r>
              <w:t>lb</w:t>
            </w:r>
            <w:proofErr w:type="spellEnd"/>
            <w:r>
              <w:t xml:space="preserve"> milk</w:t>
            </w:r>
          </w:p>
          <w:p w14:paraId="1B9CEAEE" w14:textId="77777777" w:rsidR="00E7508B" w:rsidRDefault="00E7508B" w:rsidP="00EA6140">
            <w:pPr>
              <w:spacing w:after="120"/>
              <w:ind w:left="219" w:hanging="219"/>
            </w:pPr>
            <w:r>
              <w:t xml:space="preserve">16 </w:t>
            </w:r>
            <w:proofErr w:type="spellStart"/>
            <w:r>
              <w:t>lbs</w:t>
            </w:r>
            <w:proofErr w:type="spellEnd"/>
            <w:r>
              <w:t xml:space="preserve"> feed/gal milk</w:t>
            </w:r>
          </w:p>
        </w:tc>
        <w:tc>
          <w:tcPr>
            <w:tcW w:w="2329" w:type="dxa"/>
            <w:vAlign w:val="center"/>
          </w:tcPr>
          <w:p w14:paraId="29831EB2" w14:textId="4F310A34" w:rsidR="00E7508B" w:rsidRDefault="00E22540" w:rsidP="00EA6140">
            <w:pPr>
              <w:spacing w:after="120"/>
              <w:ind w:left="219" w:hanging="219"/>
              <w:jc w:val="center"/>
            </w:pPr>
            <w:r>
              <w:t>0.14</w:t>
            </w:r>
            <w:r w:rsidR="00171DF0">
              <w:t xml:space="preserve"> </w:t>
            </w:r>
            <w:proofErr w:type="spellStart"/>
            <w:r w:rsidR="00171DF0">
              <w:t>lbs</w:t>
            </w:r>
            <w:proofErr w:type="spellEnd"/>
            <w:r w:rsidR="00171DF0">
              <w:t xml:space="preserve"> / g</w:t>
            </w:r>
          </w:p>
        </w:tc>
      </w:tr>
      <w:tr w:rsidR="00E7508B" w14:paraId="4B3AB081" w14:textId="263D5B6C" w:rsidTr="00EA6140">
        <w:trPr>
          <w:jc w:val="center"/>
        </w:trPr>
        <w:tc>
          <w:tcPr>
            <w:tcW w:w="1349" w:type="dxa"/>
          </w:tcPr>
          <w:p w14:paraId="491B6E1D" w14:textId="77777777" w:rsidR="00E7508B" w:rsidRDefault="00E7508B" w:rsidP="00EA6140">
            <w:pPr>
              <w:spacing w:after="120"/>
            </w:pPr>
            <w:r>
              <w:t>cheese</w:t>
            </w:r>
          </w:p>
        </w:tc>
        <w:tc>
          <w:tcPr>
            <w:tcW w:w="1919" w:type="dxa"/>
          </w:tcPr>
          <w:p w14:paraId="3C5C332A" w14:textId="77777777" w:rsidR="00E7508B" w:rsidRDefault="00E7508B" w:rsidP="00EA6140">
            <w:pPr>
              <w:spacing w:after="120"/>
            </w:pPr>
            <w:r>
              <w:t xml:space="preserve">  70 g/ </w:t>
            </w:r>
            <w:proofErr w:type="spellStart"/>
            <w:r>
              <w:t>lb</w:t>
            </w:r>
            <w:proofErr w:type="spellEnd"/>
          </w:p>
        </w:tc>
        <w:tc>
          <w:tcPr>
            <w:tcW w:w="2138" w:type="dxa"/>
          </w:tcPr>
          <w:p w14:paraId="3823A9ED" w14:textId="77777777" w:rsidR="00E7508B" w:rsidRDefault="00E7508B" w:rsidP="00EA6140">
            <w:pPr>
              <w:spacing w:after="120"/>
              <w:ind w:left="219" w:hanging="219"/>
            </w:pPr>
            <w:r>
              <w:t xml:space="preserve">15 </w:t>
            </w:r>
            <w:proofErr w:type="spellStart"/>
            <w:r>
              <w:t>lbs</w:t>
            </w:r>
            <w:proofErr w:type="spellEnd"/>
            <w:r>
              <w:t xml:space="preserve"> of feed/ </w:t>
            </w:r>
            <w:proofErr w:type="spellStart"/>
            <w:r>
              <w:t>lb</w:t>
            </w:r>
            <w:proofErr w:type="spellEnd"/>
            <w:r>
              <w:t xml:space="preserve"> </w:t>
            </w:r>
          </w:p>
        </w:tc>
        <w:tc>
          <w:tcPr>
            <w:tcW w:w="2329" w:type="dxa"/>
            <w:vAlign w:val="center"/>
          </w:tcPr>
          <w:p w14:paraId="1AE90006" w14:textId="276156B1" w:rsidR="00E7508B" w:rsidRDefault="00171DF0" w:rsidP="00EA6140">
            <w:pPr>
              <w:spacing w:after="120"/>
              <w:ind w:left="219" w:hanging="219"/>
              <w:jc w:val="center"/>
            </w:pPr>
            <w:r>
              <w:t xml:space="preserve">0.21 </w:t>
            </w:r>
            <w:proofErr w:type="spellStart"/>
            <w:r>
              <w:t>lb</w:t>
            </w:r>
            <w:proofErr w:type="spellEnd"/>
            <w:r>
              <w:t xml:space="preserve"> / g</w:t>
            </w:r>
          </w:p>
        </w:tc>
      </w:tr>
    </w:tbl>
    <w:p w14:paraId="259222AD" w14:textId="77777777" w:rsidR="000A33CE" w:rsidRDefault="000A33CE" w:rsidP="00EA6140">
      <w:pPr>
        <w:spacing w:after="120"/>
      </w:pPr>
    </w:p>
    <w:p w14:paraId="3063C7FF" w14:textId="46DED472" w:rsidR="002E7EDD" w:rsidRDefault="002E7EDD" w:rsidP="00EA6140">
      <w:pPr>
        <w:pStyle w:val="Heading2"/>
        <w:spacing w:before="0" w:after="120"/>
      </w:pPr>
      <w:r>
        <w:t>Step 2: Find your agricultural protein footprint</w:t>
      </w:r>
    </w:p>
    <w:p w14:paraId="73BD792E" w14:textId="42534331" w:rsidR="002E7EDD" w:rsidRDefault="002E7EDD" w:rsidP="00EA6140">
      <w:pPr>
        <w:pStyle w:val="standard"/>
        <w:spacing w:after="120"/>
      </w:pPr>
      <w:r>
        <w:t xml:space="preserve">How much </w:t>
      </w:r>
      <w:r w:rsidR="00F943D0">
        <w:t xml:space="preserve">food did animals eat </w:t>
      </w:r>
      <w:r w:rsidR="00EF1519">
        <w:t>to produce the</w:t>
      </w:r>
      <w:r>
        <w:t xml:space="preserve"> animal protein that you ate?  You can figure that out, too. </w:t>
      </w:r>
      <w:r w:rsidR="00EF1519">
        <w:t xml:space="preserve">Just add up all the pounds of food in </w:t>
      </w:r>
      <w:r w:rsidR="008E230C">
        <w:t xml:space="preserve">Column 4 of Table 1 on your worksheet.  </w:t>
      </w:r>
    </w:p>
    <w:p w14:paraId="610B5E35" w14:textId="5E994ACC" w:rsidR="00252C63" w:rsidRDefault="008E230C" w:rsidP="00EA6140">
      <w:pPr>
        <w:pStyle w:val="standard"/>
        <w:spacing w:after="120"/>
      </w:pPr>
      <w:r>
        <w:t xml:space="preserve">You can also figure out how much plant food you would have to eat to get the same amount of protein. </w:t>
      </w:r>
      <w:r w:rsidR="008741A5">
        <w:t>People have the option of getting their protein from plants or animals. Mixtures of beans are a good source of complete plan</w:t>
      </w:r>
      <w:r w:rsidR="00252C63">
        <w:t>t protein</w:t>
      </w:r>
      <w:r w:rsidR="005E6F60">
        <w:t xml:space="preserve">. </w:t>
      </w:r>
      <w:r w:rsidR="00252C63">
        <w:t>They contain about 9</w:t>
      </w:r>
      <w:r w:rsidR="008741A5">
        <w:t xml:space="preserve">0 g of protein per </w:t>
      </w:r>
      <w:r w:rsidR="00252C63">
        <w:t>pound of dried beans.</w:t>
      </w:r>
      <w:r>
        <w:t xml:space="preserve"> Use your worksheet to calculate how many pounds of beans you would need to get all the </w:t>
      </w:r>
      <w:bookmarkStart w:id="0" w:name="_GoBack"/>
      <w:bookmarkEnd w:id="0"/>
      <w:r>
        <w:t xml:space="preserve">protein you need from beans.  </w:t>
      </w:r>
    </w:p>
    <w:p w14:paraId="6A5F30D2" w14:textId="68EE4A42" w:rsidR="00430D4D" w:rsidRPr="00EA6140" w:rsidRDefault="00430D4D" w:rsidP="00EA6140">
      <w:pPr>
        <w:pStyle w:val="Heading2"/>
        <w:spacing w:before="0" w:after="120"/>
        <w:rPr>
          <w:i/>
          <w:sz w:val="28"/>
          <w:szCs w:val="28"/>
        </w:rPr>
      </w:pPr>
      <w:r w:rsidRPr="00EA6140">
        <w:rPr>
          <w:i/>
          <w:sz w:val="28"/>
          <w:szCs w:val="28"/>
        </w:rPr>
        <w:t>Digging deeper</w:t>
      </w:r>
    </w:p>
    <w:p w14:paraId="230A9B23" w14:textId="16209A92" w:rsidR="00430D4D" w:rsidRPr="007C21AB" w:rsidRDefault="00430D4D" w:rsidP="00EA6140">
      <w:pPr>
        <w:spacing w:after="120"/>
        <w:rPr>
          <w:rFonts w:cs="Arial"/>
          <w:szCs w:val="22"/>
        </w:rPr>
      </w:pPr>
      <w:r w:rsidRPr="007C21AB">
        <w:rPr>
          <w:rFonts w:cs="Arial"/>
          <w:szCs w:val="22"/>
        </w:rPr>
        <w:t xml:space="preserve">The </w:t>
      </w:r>
      <w:r w:rsidR="0049586E" w:rsidRPr="007C21AB">
        <w:rPr>
          <w:rFonts w:cs="Arial"/>
          <w:szCs w:val="22"/>
        </w:rPr>
        <w:t xml:space="preserve">sources of </w:t>
      </w:r>
      <w:r w:rsidR="003E06EF" w:rsidRPr="007C21AB">
        <w:rPr>
          <w:rFonts w:cs="Arial"/>
          <w:szCs w:val="22"/>
        </w:rPr>
        <w:t xml:space="preserve">animal protein that you listed in Table 2 were probably all mammals, birds, or fish. But they are not the only possible sources of animal protein. Here’s another possibility: </w:t>
      </w:r>
      <w:hyperlink r:id="rId8" w:history="1">
        <w:r w:rsidR="003E06EF" w:rsidRPr="007C21AB">
          <w:rPr>
            <w:rStyle w:val="Hyperlink"/>
            <w:rFonts w:cs="Arial"/>
            <w:color w:val="954F72"/>
            <w:szCs w:val="22"/>
          </w:rPr>
          <w:t>http://www.npr.org/sections/thesalt/2013/09/19/223728061/making-food-from-flies-its-not-that-icky</w:t>
        </w:r>
      </w:hyperlink>
      <w:r w:rsidR="003E06EF" w:rsidRPr="007C21AB">
        <w:rPr>
          <w:rFonts w:cs="Arial"/>
          <w:szCs w:val="22"/>
        </w:rPr>
        <w:t xml:space="preserve">.  </w:t>
      </w:r>
    </w:p>
    <w:p w14:paraId="3940234C" w14:textId="002CEC78" w:rsidR="003E06EF" w:rsidRPr="007C21AB" w:rsidRDefault="00003741" w:rsidP="00EA6140">
      <w:pPr>
        <w:spacing w:after="120"/>
        <w:rPr>
          <w:szCs w:val="22"/>
        </w:rPr>
      </w:pPr>
      <w:r w:rsidRPr="007C21AB">
        <w:rPr>
          <w:szCs w:val="22"/>
        </w:rPr>
        <w:t xml:space="preserve">Here’s some more information on essential and non-essential amino acids: </w:t>
      </w:r>
      <w:hyperlink r:id="rId9" w:history="1">
        <w:r w:rsidRPr="007C21AB">
          <w:rPr>
            <w:rStyle w:val="Hyperlink"/>
            <w:szCs w:val="22"/>
          </w:rPr>
          <w:t>https://medlineplus.gov/ency/article/002222.htm</w:t>
        </w:r>
      </w:hyperlink>
      <w:r w:rsidRPr="007C21AB">
        <w:rPr>
          <w:szCs w:val="22"/>
        </w:rPr>
        <w:t xml:space="preserve">. </w:t>
      </w:r>
    </w:p>
    <w:sectPr w:rsidR="003E06EF" w:rsidRPr="007C21AB" w:rsidSect="00EA6140">
      <w:footerReference w:type="defaul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DADED" w14:textId="77777777" w:rsidR="00C2771D" w:rsidRDefault="00C2771D">
      <w:r>
        <w:separator/>
      </w:r>
    </w:p>
  </w:endnote>
  <w:endnote w:type="continuationSeparator" w:id="0">
    <w:p w14:paraId="0F6E6923" w14:textId="77777777" w:rsidR="00C2771D" w:rsidRDefault="00C2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FE000" w14:textId="304A1875" w:rsidR="00F538F4" w:rsidRDefault="003B45AF" w:rsidP="00F538F4">
    <w:pPr>
      <w:pStyle w:val="Footer"/>
      <w:spacing w:after="0"/>
      <w:jc w:val="right"/>
      <w:rPr>
        <w:i/>
        <w:color w:val="FF0000"/>
        <w:sz w:val="16"/>
        <w:szCs w:val="16"/>
      </w:rPr>
    </w:pPr>
    <w:r>
      <w:rPr>
        <w:i/>
        <w:sz w:val="16"/>
        <w:szCs w:val="16"/>
      </w:rPr>
      <w:t>Animals</w:t>
    </w:r>
    <w:r w:rsidR="00F538F4" w:rsidRPr="008B5602">
      <w:rPr>
        <w:i/>
        <w:color w:val="FF0000"/>
        <w:sz w:val="16"/>
        <w:szCs w:val="16"/>
      </w:rPr>
      <w:t xml:space="preserve"> </w:t>
    </w:r>
    <w:r w:rsidR="00F538F4" w:rsidRPr="008B5602">
      <w:rPr>
        <w:i/>
        <w:sz w:val="16"/>
        <w:szCs w:val="16"/>
      </w:rPr>
      <w:t xml:space="preserve">Unit, </w:t>
    </w:r>
    <w:r w:rsidR="00E95F68">
      <w:rPr>
        <w:i/>
        <w:sz w:val="16"/>
        <w:szCs w:val="16"/>
      </w:rPr>
      <w:t>Community Connection Activity</w:t>
    </w:r>
  </w:p>
  <w:p w14:paraId="1344DFE3" w14:textId="1EC8A0BA" w:rsidR="007F4969" w:rsidRPr="00EA6140" w:rsidRDefault="00F538F4" w:rsidP="00EA6140">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EA6140">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CDF8D" w14:textId="77777777" w:rsidR="0006685E" w:rsidRPr="006B6225" w:rsidRDefault="0006685E" w:rsidP="0006685E">
    <w:pPr>
      <w:pStyle w:val="Footer"/>
      <w:framePr w:wrap="around" w:vAnchor="text" w:hAnchor="page" w:x="10388" w:y="-161"/>
      <w:rPr>
        <w:rStyle w:val="PageNumber"/>
        <w:color w:val="000000" w:themeColor="text1"/>
      </w:rPr>
    </w:pPr>
  </w:p>
  <w:p w14:paraId="706A4B15" w14:textId="77777777" w:rsidR="0006685E" w:rsidRDefault="0006685E" w:rsidP="0006685E">
    <w:pPr>
      <w:pStyle w:val="Footer"/>
      <w:spacing w:after="0"/>
      <w:jc w:val="right"/>
      <w:rPr>
        <w:i/>
        <w:color w:val="000000" w:themeColor="text1"/>
        <w:sz w:val="16"/>
        <w:szCs w:val="16"/>
      </w:rPr>
    </w:pPr>
    <w:r w:rsidRPr="00EA6140">
      <w:rPr>
        <w:i/>
        <w:noProof/>
        <w:color w:val="000000" w:themeColor="text1"/>
      </w:rPr>
      <w:drawing>
        <wp:anchor distT="0" distB="0" distL="114300" distR="114300" simplePos="0" relativeHeight="251661312" behindDoc="0" locked="0" layoutInCell="1" allowOverlap="1" wp14:anchorId="71CCA792" wp14:editId="53458CC4">
          <wp:simplePos x="0" y="0"/>
          <wp:positionH relativeFrom="margin">
            <wp:posOffset>0</wp:posOffset>
          </wp:positionH>
          <wp:positionV relativeFrom="paragraph">
            <wp:posOffset>0</wp:posOffset>
          </wp:positionV>
          <wp:extent cx="1596602" cy="362136"/>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4F290BEC" w14:textId="30D10FC8" w:rsidR="0006685E" w:rsidRPr="006B6225" w:rsidRDefault="003145A8" w:rsidP="0006685E">
    <w:pPr>
      <w:pStyle w:val="Footer"/>
      <w:spacing w:after="0"/>
      <w:jc w:val="right"/>
      <w:rPr>
        <w:i/>
        <w:color w:val="000000" w:themeColor="text1"/>
        <w:sz w:val="16"/>
        <w:szCs w:val="16"/>
      </w:rPr>
    </w:pPr>
    <w:r>
      <w:rPr>
        <w:i/>
        <w:color w:val="000000" w:themeColor="text1"/>
        <w:sz w:val="16"/>
        <w:szCs w:val="16"/>
      </w:rPr>
      <w:t>Animals Unit, Community Connections Activity</w:t>
    </w:r>
  </w:p>
  <w:p w14:paraId="74BB458E" w14:textId="61E9ED43" w:rsidR="0006685E" w:rsidRPr="006B6225" w:rsidRDefault="0006685E" w:rsidP="0006685E">
    <w:pPr>
      <w:pStyle w:val="Footer"/>
      <w:spacing w:after="0"/>
      <w:jc w:val="right"/>
      <w:rPr>
        <w:i/>
        <w:color w:val="000000" w:themeColor="text1"/>
        <w:sz w:val="16"/>
        <w:szCs w:val="16"/>
      </w:rPr>
    </w:pPr>
    <w:r w:rsidRPr="006B6225">
      <w:rPr>
        <w:i/>
        <w:color w:val="000000" w:themeColor="text1"/>
        <w:sz w:val="16"/>
        <w:szCs w:val="16"/>
      </w:rPr>
      <w:t>Carbon: Transformations in Matter and Energy 201</w:t>
    </w:r>
    <w:r w:rsidR="005E6F60">
      <w:rPr>
        <w:i/>
        <w:color w:val="000000" w:themeColor="text1"/>
        <w:sz w:val="16"/>
        <w:szCs w:val="16"/>
      </w:rPr>
      <w:t>9</w:t>
    </w:r>
  </w:p>
  <w:p w14:paraId="4F685D35" w14:textId="77777777" w:rsidR="0006685E" w:rsidRPr="00716C06" w:rsidRDefault="0006685E" w:rsidP="0006685E">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University</w:t>
    </w:r>
  </w:p>
  <w:p w14:paraId="1FCFC107" w14:textId="77777777" w:rsidR="007F4969" w:rsidRPr="007F65AC" w:rsidRDefault="007F4969">
    <w:pPr>
      <w:pStyle w:val="Footer"/>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7135D" w14:textId="77777777" w:rsidR="00C2771D" w:rsidRDefault="00C2771D">
      <w:r>
        <w:separator/>
      </w:r>
    </w:p>
  </w:footnote>
  <w:footnote w:type="continuationSeparator" w:id="0">
    <w:p w14:paraId="7962058D" w14:textId="77777777" w:rsidR="00C2771D" w:rsidRDefault="00C277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E3769"/>
    <w:multiLevelType w:val="hybridMultilevel"/>
    <w:tmpl w:val="3B2093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401B1"/>
    <w:multiLevelType w:val="hybridMultilevel"/>
    <w:tmpl w:val="E490E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A324E"/>
    <w:multiLevelType w:val="hybridMultilevel"/>
    <w:tmpl w:val="32D0A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0"/>
  </w:num>
  <w:num w:numId="4">
    <w:abstractNumId w:val="7"/>
  </w:num>
  <w:num w:numId="5">
    <w:abstractNumId w:val="15"/>
  </w:num>
  <w:num w:numId="6">
    <w:abstractNumId w:val="21"/>
  </w:num>
  <w:num w:numId="7">
    <w:abstractNumId w:val="27"/>
  </w:num>
  <w:num w:numId="8">
    <w:abstractNumId w:val="25"/>
  </w:num>
  <w:num w:numId="9">
    <w:abstractNumId w:val="5"/>
  </w:num>
  <w:num w:numId="10">
    <w:abstractNumId w:val="8"/>
  </w:num>
  <w:num w:numId="11">
    <w:abstractNumId w:val="20"/>
  </w:num>
  <w:num w:numId="12">
    <w:abstractNumId w:val="14"/>
  </w:num>
  <w:num w:numId="13">
    <w:abstractNumId w:val="2"/>
  </w:num>
  <w:num w:numId="14">
    <w:abstractNumId w:val="18"/>
  </w:num>
  <w:num w:numId="15">
    <w:abstractNumId w:val="28"/>
  </w:num>
  <w:num w:numId="16">
    <w:abstractNumId w:val="19"/>
  </w:num>
  <w:num w:numId="17">
    <w:abstractNumId w:val="6"/>
  </w:num>
  <w:num w:numId="18">
    <w:abstractNumId w:val="10"/>
  </w:num>
  <w:num w:numId="19">
    <w:abstractNumId w:val="22"/>
  </w:num>
  <w:num w:numId="20">
    <w:abstractNumId w:val="23"/>
  </w:num>
  <w:num w:numId="21">
    <w:abstractNumId w:val="9"/>
  </w:num>
  <w:num w:numId="22">
    <w:abstractNumId w:val="26"/>
  </w:num>
  <w:num w:numId="23">
    <w:abstractNumId w:val="26"/>
  </w:num>
  <w:num w:numId="24">
    <w:abstractNumId w:val="17"/>
  </w:num>
  <w:num w:numId="25">
    <w:abstractNumId w:val="12"/>
  </w:num>
  <w:num w:numId="26">
    <w:abstractNumId w:val="11"/>
  </w:num>
  <w:num w:numId="27">
    <w:abstractNumId w:val="16"/>
  </w:num>
  <w:num w:numId="28">
    <w:abstractNumId w:val="3"/>
  </w:num>
  <w:num w:numId="29">
    <w:abstractNumId w:val="4"/>
  </w:num>
  <w:num w:numId="30">
    <w:abstractNumId w:val="17"/>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CE"/>
    <w:rsid w:val="00003741"/>
    <w:rsid w:val="0001273F"/>
    <w:rsid w:val="00022932"/>
    <w:rsid w:val="00033AC5"/>
    <w:rsid w:val="00041222"/>
    <w:rsid w:val="00064F8F"/>
    <w:rsid w:val="000652CE"/>
    <w:rsid w:val="0006685E"/>
    <w:rsid w:val="00080F0A"/>
    <w:rsid w:val="000A33CE"/>
    <w:rsid w:val="000C42BE"/>
    <w:rsid w:val="000F0727"/>
    <w:rsid w:val="00104047"/>
    <w:rsid w:val="001227DB"/>
    <w:rsid w:val="001337A9"/>
    <w:rsid w:val="00135C69"/>
    <w:rsid w:val="00137688"/>
    <w:rsid w:val="001401F3"/>
    <w:rsid w:val="00140594"/>
    <w:rsid w:val="0016032A"/>
    <w:rsid w:val="00166DEF"/>
    <w:rsid w:val="00171DF0"/>
    <w:rsid w:val="001824A5"/>
    <w:rsid w:val="00184C6A"/>
    <w:rsid w:val="001A1C80"/>
    <w:rsid w:val="001C2E43"/>
    <w:rsid w:val="001C2EEA"/>
    <w:rsid w:val="001D5CE5"/>
    <w:rsid w:val="00201696"/>
    <w:rsid w:val="00206A9A"/>
    <w:rsid w:val="00206DEE"/>
    <w:rsid w:val="0020776E"/>
    <w:rsid w:val="002275B9"/>
    <w:rsid w:val="0023266B"/>
    <w:rsid w:val="00244DAB"/>
    <w:rsid w:val="00245EEB"/>
    <w:rsid w:val="00252C63"/>
    <w:rsid w:val="00261AB8"/>
    <w:rsid w:val="0027552A"/>
    <w:rsid w:val="002871B8"/>
    <w:rsid w:val="00292E5B"/>
    <w:rsid w:val="002A5C2F"/>
    <w:rsid w:val="002C04B6"/>
    <w:rsid w:val="002E1005"/>
    <w:rsid w:val="002E7EDD"/>
    <w:rsid w:val="003145A8"/>
    <w:rsid w:val="0033560B"/>
    <w:rsid w:val="0034199C"/>
    <w:rsid w:val="00343032"/>
    <w:rsid w:val="003502FB"/>
    <w:rsid w:val="00357ACB"/>
    <w:rsid w:val="00361A43"/>
    <w:rsid w:val="00363F76"/>
    <w:rsid w:val="00371E47"/>
    <w:rsid w:val="003840A9"/>
    <w:rsid w:val="00396C4D"/>
    <w:rsid w:val="003A4D99"/>
    <w:rsid w:val="003B45AF"/>
    <w:rsid w:val="003E06EF"/>
    <w:rsid w:val="003E47FD"/>
    <w:rsid w:val="004138A0"/>
    <w:rsid w:val="00430B79"/>
    <w:rsid w:val="00430D4D"/>
    <w:rsid w:val="00430ED0"/>
    <w:rsid w:val="00435931"/>
    <w:rsid w:val="0049586E"/>
    <w:rsid w:val="004A3016"/>
    <w:rsid w:val="004A7B23"/>
    <w:rsid w:val="004F581A"/>
    <w:rsid w:val="00502772"/>
    <w:rsid w:val="00522045"/>
    <w:rsid w:val="00536D02"/>
    <w:rsid w:val="00545934"/>
    <w:rsid w:val="00545D34"/>
    <w:rsid w:val="005A64AD"/>
    <w:rsid w:val="005B4929"/>
    <w:rsid w:val="005E6F60"/>
    <w:rsid w:val="005F27E8"/>
    <w:rsid w:val="006247B2"/>
    <w:rsid w:val="00632196"/>
    <w:rsid w:val="00637B60"/>
    <w:rsid w:val="0064466D"/>
    <w:rsid w:val="0066401F"/>
    <w:rsid w:val="00693E3E"/>
    <w:rsid w:val="006C2C4E"/>
    <w:rsid w:val="006F5F72"/>
    <w:rsid w:val="00712719"/>
    <w:rsid w:val="007422D2"/>
    <w:rsid w:val="00750633"/>
    <w:rsid w:val="007526C4"/>
    <w:rsid w:val="00762640"/>
    <w:rsid w:val="0076459D"/>
    <w:rsid w:val="0076534B"/>
    <w:rsid w:val="00776E45"/>
    <w:rsid w:val="00790720"/>
    <w:rsid w:val="007A4DE0"/>
    <w:rsid w:val="007C21AB"/>
    <w:rsid w:val="007E0CAD"/>
    <w:rsid w:val="007F4969"/>
    <w:rsid w:val="007F65AC"/>
    <w:rsid w:val="008423F7"/>
    <w:rsid w:val="00860C2E"/>
    <w:rsid w:val="00861A04"/>
    <w:rsid w:val="00866077"/>
    <w:rsid w:val="008741A5"/>
    <w:rsid w:val="0089469D"/>
    <w:rsid w:val="008C1C0E"/>
    <w:rsid w:val="008C70E5"/>
    <w:rsid w:val="008E016E"/>
    <w:rsid w:val="008E230C"/>
    <w:rsid w:val="008E4B86"/>
    <w:rsid w:val="008F140C"/>
    <w:rsid w:val="009063BB"/>
    <w:rsid w:val="00983032"/>
    <w:rsid w:val="00992C4C"/>
    <w:rsid w:val="009C36BB"/>
    <w:rsid w:val="009D68B7"/>
    <w:rsid w:val="00A0738F"/>
    <w:rsid w:val="00A13C9A"/>
    <w:rsid w:val="00A24EC4"/>
    <w:rsid w:val="00A26611"/>
    <w:rsid w:val="00A3684A"/>
    <w:rsid w:val="00A40110"/>
    <w:rsid w:val="00A513B0"/>
    <w:rsid w:val="00A56E4D"/>
    <w:rsid w:val="00A7427E"/>
    <w:rsid w:val="00B01CC3"/>
    <w:rsid w:val="00B074EE"/>
    <w:rsid w:val="00B10EB8"/>
    <w:rsid w:val="00B20ECE"/>
    <w:rsid w:val="00B22345"/>
    <w:rsid w:val="00B24208"/>
    <w:rsid w:val="00B26107"/>
    <w:rsid w:val="00B51729"/>
    <w:rsid w:val="00B56E42"/>
    <w:rsid w:val="00B625ED"/>
    <w:rsid w:val="00BB67BB"/>
    <w:rsid w:val="00BB695C"/>
    <w:rsid w:val="00BD1F8E"/>
    <w:rsid w:val="00BE6CFC"/>
    <w:rsid w:val="00BF713F"/>
    <w:rsid w:val="00C23554"/>
    <w:rsid w:val="00C2771D"/>
    <w:rsid w:val="00C34D3C"/>
    <w:rsid w:val="00C373C8"/>
    <w:rsid w:val="00C451A7"/>
    <w:rsid w:val="00C568E3"/>
    <w:rsid w:val="00C95348"/>
    <w:rsid w:val="00CA2ECA"/>
    <w:rsid w:val="00CA47D3"/>
    <w:rsid w:val="00CB51E5"/>
    <w:rsid w:val="00CD3CCA"/>
    <w:rsid w:val="00D205F2"/>
    <w:rsid w:val="00DD04A3"/>
    <w:rsid w:val="00DD0CBA"/>
    <w:rsid w:val="00E043CF"/>
    <w:rsid w:val="00E05AB7"/>
    <w:rsid w:val="00E22540"/>
    <w:rsid w:val="00E23366"/>
    <w:rsid w:val="00E30658"/>
    <w:rsid w:val="00E51CE2"/>
    <w:rsid w:val="00E6181C"/>
    <w:rsid w:val="00E61F11"/>
    <w:rsid w:val="00E6545B"/>
    <w:rsid w:val="00E7508B"/>
    <w:rsid w:val="00E95BEB"/>
    <w:rsid w:val="00E95F68"/>
    <w:rsid w:val="00EA6140"/>
    <w:rsid w:val="00EA61FC"/>
    <w:rsid w:val="00EB388B"/>
    <w:rsid w:val="00EF1519"/>
    <w:rsid w:val="00EF28F1"/>
    <w:rsid w:val="00F17224"/>
    <w:rsid w:val="00F24958"/>
    <w:rsid w:val="00F32C38"/>
    <w:rsid w:val="00F44F93"/>
    <w:rsid w:val="00F538F4"/>
    <w:rsid w:val="00F92CEB"/>
    <w:rsid w:val="00F943D0"/>
    <w:rsid w:val="00FA12A7"/>
    <w:rsid w:val="00FA41A1"/>
    <w:rsid w:val="00FB5449"/>
    <w:rsid w:val="00FD1905"/>
    <w:rsid w:val="00FD4A4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05A8B5"/>
  <w15:docId w15:val="{EFC01C3A-BA12-4B66-B8B5-54296E39C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3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FA41A1"/>
    <w:rPr>
      <w:sz w:val="16"/>
      <w:szCs w:val="16"/>
    </w:rPr>
  </w:style>
  <w:style w:type="paragraph" w:styleId="CommentText">
    <w:name w:val="annotation text"/>
    <w:basedOn w:val="Normal"/>
    <w:link w:val="CommentTextChar"/>
    <w:uiPriority w:val="99"/>
    <w:semiHidden/>
    <w:unhideWhenUsed/>
    <w:rsid w:val="00FA41A1"/>
    <w:rPr>
      <w:sz w:val="20"/>
    </w:rPr>
  </w:style>
  <w:style w:type="character" w:customStyle="1" w:styleId="CommentTextChar">
    <w:name w:val="Comment Text Char"/>
    <w:basedOn w:val="DefaultParagraphFont"/>
    <w:link w:val="CommentText"/>
    <w:uiPriority w:val="99"/>
    <w:semiHidden/>
    <w:rsid w:val="00FA41A1"/>
    <w:rPr>
      <w:rFonts w:ascii="Arial" w:hAnsi="Arial"/>
    </w:rPr>
  </w:style>
  <w:style w:type="paragraph" w:styleId="CommentSubject">
    <w:name w:val="annotation subject"/>
    <w:basedOn w:val="CommentText"/>
    <w:next w:val="CommentText"/>
    <w:link w:val="CommentSubjectChar"/>
    <w:uiPriority w:val="99"/>
    <w:semiHidden/>
    <w:unhideWhenUsed/>
    <w:rsid w:val="00FA41A1"/>
    <w:rPr>
      <w:b/>
      <w:bCs/>
    </w:rPr>
  </w:style>
  <w:style w:type="character" w:customStyle="1" w:styleId="CommentSubjectChar">
    <w:name w:val="Comment Subject Char"/>
    <w:basedOn w:val="CommentTextChar"/>
    <w:link w:val="CommentSubject"/>
    <w:uiPriority w:val="99"/>
    <w:semiHidden/>
    <w:rsid w:val="00FA41A1"/>
    <w:rPr>
      <w:rFonts w:ascii="Arial" w:hAnsi="Arial"/>
      <w:b/>
      <w:bCs/>
    </w:rPr>
  </w:style>
  <w:style w:type="paragraph" w:styleId="BalloonText">
    <w:name w:val="Balloon Text"/>
    <w:basedOn w:val="Normal"/>
    <w:link w:val="BalloonTextChar"/>
    <w:uiPriority w:val="99"/>
    <w:semiHidden/>
    <w:unhideWhenUsed/>
    <w:rsid w:val="00FA41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1A1"/>
    <w:rPr>
      <w:rFonts w:ascii="Segoe UI" w:hAnsi="Segoe UI" w:cs="Segoe UI"/>
      <w:sz w:val="18"/>
      <w:szCs w:val="18"/>
    </w:rPr>
  </w:style>
  <w:style w:type="character" w:styleId="FollowedHyperlink">
    <w:name w:val="FollowedHyperlink"/>
    <w:basedOn w:val="DefaultParagraphFont"/>
    <w:uiPriority w:val="99"/>
    <w:semiHidden/>
    <w:unhideWhenUsed/>
    <w:rsid w:val="00EA61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423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r.org/sections/thesalt/2013/09/19/223728061/making-food-from-flies-its-not-that-ick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upertracker.usda.gov/foodapedia.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edlineplus.gov/ency/article/002222.ht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C:\Users\parker\OneDrive for Business\Env Lit\Biodigester Lessons\Templates\CTIME_Worksheet_Template_dated.dotx</Template>
  <TotalTime>171</TotalTime>
  <Pages>2</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Parker, Joyce</dc:creator>
  <cp:lastModifiedBy>Tompkins, Elizabeth</cp:lastModifiedBy>
  <cp:revision>18</cp:revision>
  <dcterms:created xsi:type="dcterms:W3CDTF">2017-08-23T11:47:00Z</dcterms:created>
  <dcterms:modified xsi:type="dcterms:W3CDTF">2019-12-19T18:23:00Z</dcterms:modified>
</cp:coreProperties>
</file>